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DE4BCC">
        <w:trPr>
          <w:trHeight w:val="900"/>
        </w:trPr>
        <w:tc>
          <w:tcPr>
            <w:tcW w:w="9350" w:type="dxa"/>
            <w:shd w:val="clear" w:color="auto" w:fill="auto"/>
            <w:vAlign w:val="center"/>
          </w:tcPr>
          <w:p w14:paraId="1A46F964" w14:textId="77777777" w:rsidR="006C1118" w:rsidRDefault="006C1118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r w:rsidRPr="006C111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Cyalume Chemlight Holder</w:t>
            </w:r>
          </w:p>
          <w:p w14:paraId="5BA4441E" w14:textId="7C2533C0" w:rsidR="005C2CF2" w:rsidRPr="00711EBF" w:rsidRDefault="006C1118" w:rsidP="00DE4BCC">
            <w:pPr>
              <w:pStyle w:val="Subtitle"/>
              <w:rPr>
                <w:color w:val="auto"/>
              </w:rPr>
            </w:pPr>
            <w:r w:rsidRPr="006C111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x 4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F769F1">
                  <w:rPr>
                    <w:color w:val="002060"/>
                  </w:rPr>
                  <w:t xml:space="preserve">  </w:t>
                </w:r>
                <w:r w:rsidR="00F22C65">
                  <w:rPr>
                    <w:color w:val="002060"/>
                  </w:rPr>
                  <w:t>August 23, 2025</w:t>
                </w:r>
              </w:sdtContent>
            </w:sdt>
            <w:r w:rsidR="005C2CF2" w:rsidRPr="00711EBF">
              <w:rPr>
                <w:color w:val="002060"/>
              </w:rPr>
              <w:t xml:space="preserve"> </w:t>
            </w:r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55" w:type="dxa"/>
        <w:tblLook w:val="04A0" w:firstRow="1" w:lastRow="0" w:firstColumn="1" w:lastColumn="0" w:noHBand="0" w:noVBand="1"/>
      </w:tblPr>
      <w:tblGrid>
        <w:gridCol w:w="2335"/>
        <w:gridCol w:w="2520"/>
        <w:gridCol w:w="2250"/>
        <w:gridCol w:w="2250"/>
      </w:tblGrid>
      <w:tr w:rsidR="00593CAB" w14:paraId="0085E538" w14:textId="77777777" w:rsidTr="00180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1"/>
        </w:trPr>
        <w:tc>
          <w:tcPr>
            <w:tcW w:w="2335" w:type="dxa"/>
          </w:tcPr>
          <w:p w14:paraId="3316D5E6" w14:textId="77777777" w:rsidR="00593CAB" w:rsidRPr="004D24EB" w:rsidRDefault="00593CAB" w:rsidP="00180E1D">
            <w:pPr>
              <w:rPr>
                <w:color w:val="auto"/>
              </w:rPr>
            </w:pPr>
            <w:r w:rsidRPr="004D24EB">
              <w:rPr>
                <w:color w:val="auto"/>
              </w:rPr>
              <w:t>PO Number</w:t>
            </w:r>
          </w:p>
        </w:tc>
        <w:tc>
          <w:tcPr>
            <w:tcW w:w="2520" w:type="dxa"/>
          </w:tcPr>
          <w:p w14:paraId="0E18A8A8" w14:textId="77777777" w:rsidR="00593CAB" w:rsidRPr="004D24EB" w:rsidRDefault="00593CAB" w:rsidP="00180E1D">
            <w:pPr>
              <w:rPr>
                <w:color w:val="auto"/>
              </w:rPr>
            </w:pPr>
            <w:r w:rsidRPr="004D24EB">
              <w:rPr>
                <w:color w:val="auto"/>
              </w:rPr>
              <w:t>Product Cord</w:t>
            </w:r>
          </w:p>
        </w:tc>
        <w:tc>
          <w:tcPr>
            <w:tcW w:w="2250" w:type="dxa"/>
          </w:tcPr>
          <w:p w14:paraId="630AEF2C" w14:textId="77777777" w:rsidR="00593CAB" w:rsidRPr="004D24EB" w:rsidRDefault="00593CAB" w:rsidP="00180E1D">
            <w:pPr>
              <w:rPr>
                <w:color w:val="auto"/>
              </w:rPr>
            </w:pPr>
            <w:r w:rsidRPr="004D24EB">
              <w:rPr>
                <w:color w:val="auto"/>
              </w:rPr>
              <w:t>Color</w:t>
            </w:r>
          </w:p>
        </w:tc>
        <w:tc>
          <w:tcPr>
            <w:tcW w:w="2250" w:type="dxa"/>
          </w:tcPr>
          <w:p w14:paraId="35866964" w14:textId="77777777" w:rsidR="00593CAB" w:rsidRPr="004D24EB" w:rsidRDefault="00593CAB" w:rsidP="00180E1D">
            <w:pPr>
              <w:rPr>
                <w:color w:val="auto"/>
              </w:rPr>
            </w:pPr>
            <w:r>
              <w:rPr>
                <w:color w:val="auto"/>
              </w:rPr>
              <w:t>Qty</w:t>
            </w:r>
          </w:p>
        </w:tc>
      </w:tr>
      <w:tr w:rsidR="00F22C65" w:rsidRPr="004D24EB" w14:paraId="2240FA68" w14:textId="77777777" w:rsidTr="00CB4F16">
        <w:trPr>
          <w:trHeight w:val="454"/>
        </w:trPr>
        <w:tc>
          <w:tcPr>
            <w:tcW w:w="2335" w:type="dxa"/>
            <w:vAlign w:val="bottom"/>
          </w:tcPr>
          <w:p w14:paraId="2BB73830" w14:textId="715A38AE" w:rsidR="00F22C65" w:rsidRPr="00F22C65" w:rsidRDefault="00F22C65" w:rsidP="00F22C65">
            <w:pPr>
              <w:rPr>
                <w:rFonts w:cstheme="minorHAnsi"/>
                <w:color w:val="auto"/>
              </w:rPr>
            </w:pPr>
            <w:r w:rsidRPr="00F22C65">
              <w:rPr>
                <w:rFonts w:cstheme="minorHAnsi"/>
                <w:szCs w:val="18"/>
              </w:rPr>
              <w:t>P1012398</w:t>
            </w:r>
          </w:p>
        </w:tc>
        <w:tc>
          <w:tcPr>
            <w:tcW w:w="2520" w:type="dxa"/>
            <w:vAlign w:val="center"/>
          </w:tcPr>
          <w:p w14:paraId="2EF34EAC" w14:textId="260FAD1F" w:rsidR="00F22C65" w:rsidRPr="00F22C65" w:rsidRDefault="00F22C65" w:rsidP="00F22C65">
            <w:pPr>
              <w:rPr>
                <w:rFonts w:cstheme="minorHAnsi"/>
                <w:color w:val="auto"/>
              </w:rPr>
            </w:pPr>
            <w:r w:rsidRPr="00F22C65">
              <w:rPr>
                <w:rFonts w:cstheme="minorHAnsi"/>
                <w:szCs w:val="18"/>
              </w:rPr>
              <w:t>840942</w:t>
            </w:r>
          </w:p>
        </w:tc>
        <w:tc>
          <w:tcPr>
            <w:tcW w:w="2250" w:type="dxa"/>
            <w:vAlign w:val="bottom"/>
          </w:tcPr>
          <w:p w14:paraId="471DFB88" w14:textId="77777777" w:rsidR="00F22C65" w:rsidRDefault="00F22C65" w:rsidP="00F22C65">
            <w:pPr>
              <w:rPr>
                <w:color w:val="auto"/>
              </w:rPr>
            </w:pPr>
            <w:r>
              <w:rPr>
                <w:color w:val="auto"/>
              </w:rPr>
              <w:t>TFP</w:t>
            </w:r>
          </w:p>
        </w:tc>
        <w:tc>
          <w:tcPr>
            <w:tcW w:w="2250" w:type="dxa"/>
            <w:vAlign w:val="bottom"/>
          </w:tcPr>
          <w:p w14:paraId="644766D6" w14:textId="03C91080" w:rsidR="00F22C65" w:rsidRPr="004D24EB" w:rsidRDefault="00F22C65" w:rsidP="00F22C65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color w:val="auto"/>
              </w:rPr>
              <w:t>00PCS</w:t>
            </w:r>
          </w:p>
        </w:tc>
      </w:tr>
      <w:tr w:rsidR="00F22C65" w:rsidRPr="004D24EB" w14:paraId="5F774FEA" w14:textId="77777777" w:rsidTr="00180E1D">
        <w:trPr>
          <w:trHeight w:val="63"/>
        </w:trPr>
        <w:tc>
          <w:tcPr>
            <w:tcW w:w="2335" w:type="dxa"/>
            <w:vAlign w:val="bottom"/>
          </w:tcPr>
          <w:p w14:paraId="31D33961" w14:textId="0F50E603" w:rsidR="00F22C65" w:rsidRPr="00F22C65" w:rsidRDefault="00F22C65" w:rsidP="00F22C65">
            <w:pPr>
              <w:rPr>
                <w:rFonts w:cstheme="minorHAnsi"/>
                <w:szCs w:val="18"/>
              </w:rPr>
            </w:pPr>
            <w:r w:rsidRPr="00F22C65">
              <w:rPr>
                <w:rFonts w:cstheme="minorHAnsi"/>
                <w:szCs w:val="18"/>
              </w:rPr>
              <w:t>P1012398</w:t>
            </w:r>
          </w:p>
        </w:tc>
        <w:tc>
          <w:tcPr>
            <w:tcW w:w="2520" w:type="dxa"/>
            <w:vAlign w:val="center"/>
          </w:tcPr>
          <w:p w14:paraId="0F4D10AA" w14:textId="3CE2D038" w:rsidR="00F22C65" w:rsidRPr="00F22C65" w:rsidRDefault="00F22C65" w:rsidP="00F22C65">
            <w:pPr>
              <w:rPr>
                <w:rFonts w:cstheme="minorHAnsi"/>
                <w:color w:val="auto"/>
              </w:rPr>
            </w:pPr>
            <w:r w:rsidRPr="00F22C65">
              <w:rPr>
                <w:rFonts w:cstheme="minorHAnsi"/>
                <w:szCs w:val="18"/>
              </w:rPr>
              <w:t>843449</w:t>
            </w:r>
          </w:p>
        </w:tc>
        <w:tc>
          <w:tcPr>
            <w:tcW w:w="2250" w:type="dxa"/>
          </w:tcPr>
          <w:p w14:paraId="1A84F5BE" w14:textId="77777777" w:rsidR="00F22C65" w:rsidRDefault="00F22C65" w:rsidP="00F22C65">
            <w:pPr>
              <w:rPr>
                <w:color w:val="auto"/>
              </w:rPr>
            </w:pPr>
            <w:r>
              <w:rPr>
                <w:color w:val="auto"/>
              </w:rPr>
              <w:t>MCAM</w:t>
            </w:r>
          </w:p>
        </w:tc>
        <w:tc>
          <w:tcPr>
            <w:tcW w:w="2250" w:type="dxa"/>
            <w:vAlign w:val="bottom"/>
          </w:tcPr>
          <w:p w14:paraId="79D44566" w14:textId="77777777" w:rsidR="00F22C65" w:rsidRDefault="00F22C65" w:rsidP="00F22C65">
            <w:pPr>
              <w:rPr>
                <w:color w:val="auto"/>
              </w:rPr>
            </w:pPr>
            <w:r>
              <w:rPr>
                <w:color w:val="auto"/>
              </w:rPr>
              <w:t>100PCS</w:t>
            </w:r>
          </w:p>
        </w:tc>
      </w:tr>
    </w:tbl>
    <w:p w14:paraId="7E35A80A" w14:textId="303010D2" w:rsidR="002750DA" w:rsidRP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77777777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98236E">
        <w:trPr>
          <w:trHeight w:val="8333"/>
        </w:trPr>
        <w:tc>
          <w:tcPr>
            <w:tcW w:w="5000" w:type="pct"/>
          </w:tcPr>
          <w:p w14:paraId="38D7EBD9" w14:textId="61B29A29" w:rsidR="007E3D23" w:rsidRDefault="000E429F" w:rsidP="007E3D2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BD0FF32" wp14:editId="4FC3DDAF">
                      <wp:simplePos x="0" y="0"/>
                      <wp:positionH relativeFrom="column">
                        <wp:posOffset>2871128</wp:posOffset>
                      </wp:positionH>
                      <wp:positionV relativeFrom="paragraph">
                        <wp:posOffset>218293</wp:posOffset>
                      </wp:positionV>
                      <wp:extent cx="1645920" cy="1185334"/>
                      <wp:effectExtent l="0" t="0" r="11430" b="1524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5920" cy="11853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B7AACB" w14:textId="4AA5A64E" w:rsidR="000E429F" w:rsidRDefault="000E429F" w:rsidP="000E429F">
                                  <w:r>
                                    <w:t xml:space="preserve">Item: </w:t>
                                  </w:r>
                                  <w:r>
                                    <w:t>WEBBING 25MM</w:t>
                                  </w:r>
                                </w:p>
                                <w:p w14:paraId="692019A4" w14:textId="77777777" w:rsidR="000E429F" w:rsidRDefault="000E429F" w:rsidP="000E429F">
                                  <w:r>
                                    <w:t xml:space="preserve">Style Color: TFP </w:t>
                                  </w:r>
                                </w:p>
                                <w:p w14:paraId="0F849800" w14:textId="02EF91FE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  <w:p w14:paraId="6CC7EF4B" w14:textId="77777777" w:rsidR="000E429F" w:rsidRDefault="000E429F" w:rsidP="000E429F">
                                  <w:r>
                                    <w:t>Style Color: MCAM</w:t>
                                  </w:r>
                                </w:p>
                                <w:p w14:paraId="4D341265" w14:textId="05536C0F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D0FF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26.05pt;margin-top:17.2pt;width:129.6pt;height:93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" fillcolor="white [3201]" strokeweight=".5pt">
                      <v:textbox>
                        <w:txbxContent>
                          <w:p w14:paraId="68B7AACB" w14:textId="4AA5A64E" w:rsidR="000E429F" w:rsidRDefault="000E429F" w:rsidP="000E429F">
                            <w:r>
                              <w:t xml:space="preserve">Item: </w:t>
                            </w:r>
                            <w:r>
                              <w:t>WEBBING 25MM</w:t>
                            </w:r>
                          </w:p>
                          <w:p w14:paraId="692019A4" w14:textId="77777777" w:rsidR="000E429F" w:rsidRDefault="000E429F" w:rsidP="000E429F">
                            <w:r>
                              <w:t xml:space="preserve">Style Color: TFP </w:t>
                            </w:r>
                          </w:p>
                          <w:p w14:paraId="0F849800" w14:textId="02EF91FE" w:rsidR="000E429F" w:rsidRDefault="000E429F" w:rsidP="000E429F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  <w:p w14:paraId="6CC7EF4B" w14:textId="77777777" w:rsidR="000E429F" w:rsidRDefault="000E429F" w:rsidP="000E429F">
                            <w:r>
                              <w:t>Style Color: MCAM</w:t>
                            </w:r>
                          </w:p>
                          <w:p w14:paraId="4D341265" w14:textId="05536C0F" w:rsidR="000E429F" w:rsidRDefault="000E429F" w:rsidP="000E429F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1460">
              <w:rPr>
                <w:noProof/>
              </w:rPr>
              <w:drawing>
                <wp:anchor distT="0" distB="0" distL="114300" distR="114300" simplePos="0" relativeHeight="251762688" behindDoc="0" locked="0" layoutInCell="1" allowOverlap="1" wp14:anchorId="50741AFB" wp14:editId="24747622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167005</wp:posOffset>
                  </wp:positionV>
                  <wp:extent cx="2343150" cy="4880049"/>
                  <wp:effectExtent l="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4880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2DCC2C1" w14:textId="6C651EF6" w:rsidR="00BB3D1B" w:rsidRDefault="00BB3D1B" w:rsidP="006C1118"/>
          <w:p w14:paraId="5586412C" w14:textId="7C353014" w:rsidR="00501460" w:rsidRPr="00501460" w:rsidRDefault="00501460" w:rsidP="00501460"/>
          <w:p w14:paraId="1A9321DB" w14:textId="0080721C" w:rsidR="00501460" w:rsidRPr="00501460" w:rsidRDefault="00501460" w:rsidP="00501460"/>
          <w:p w14:paraId="5C36B6E6" w14:textId="08E7F4C5" w:rsidR="00501460" w:rsidRPr="00501460" w:rsidRDefault="00501460" w:rsidP="0050146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FDBA9EE" wp14:editId="080F35CF">
                      <wp:simplePos x="0" y="0"/>
                      <wp:positionH relativeFrom="column">
                        <wp:posOffset>1608161</wp:posOffset>
                      </wp:positionH>
                      <wp:positionV relativeFrom="paragraph">
                        <wp:posOffset>106974</wp:posOffset>
                      </wp:positionV>
                      <wp:extent cx="1251438" cy="45719"/>
                      <wp:effectExtent l="38100" t="38100" r="25400" b="88265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51438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010A4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5" o:spid="_x0000_s1026" type="#_x0000_t32" style="position:absolute;margin-left:126.65pt;margin-top:8.4pt;width:98.55pt;height:3.6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AEF55F7" w14:textId="3A249B4B" w:rsidR="00501460" w:rsidRPr="00501460" w:rsidRDefault="00501460" w:rsidP="00501460"/>
          <w:p w14:paraId="1FB3FE08" w14:textId="0C31EA98" w:rsidR="00501460" w:rsidRPr="00501460" w:rsidRDefault="00501460" w:rsidP="00501460"/>
          <w:p w14:paraId="4B6617C5" w14:textId="6C5E4DDD" w:rsidR="00501460" w:rsidRPr="00501460" w:rsidRDefault="00501460" w:rsidP="00501460"/>
          <w:p w14:paraId="7DCC8450" w14:textId="5AA63C2A" w:rsidR="00501460" w:rsidRPr="00501460" w:rsidRDefault="000E429F" w:rsidP="0050146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1CB7B58" wp14:editId="4681F26F">
                      <wp:simplePos x="0" y="0"/>
                      <wp:positionH relativeFrom="column">
                        <wp:posOffset>2818716</wp:posOffset>
                      </wp:positionH>
                      <wp:positionV relativeFrom="paragraph">
                        <wp:posOffset>132959</wp:posOffset>
                      </wp:positionV>
                      <wp:extent cx="1645920" cy="1185334"/>
                      <wp:effectExtent l="0" t="0" r="11430" b="1524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5920" cy="11853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270A8F" w14:textId="4C000918" w:rsidR="000E429F" w:rsidRDefault="000E429F" w:rsidP="000E429F">
                                  <w:r>
                                    <w:t xml:space="preserve">Item: B52 Squadron </w:t>
                                  </w:r>
                                </w:p>
                                <w:p w14:paraId="53CD0DFA" w14:textId="0241F840" w:rsidR="000E429F" w:rsidRDefault="000E429F" w:rsidP="000E429F">
                                  <w:r>
                                    <w:t>Style Color: T</w:t>
                                  </w:r>
                                  <w:r>
                                    <w:t>FP</w:t>
                                  </w:r>
                                </w:p>
                                <w:p w14:paraId="7C9E1DBD" w14:textId="246DB040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TFP</w:t>
                                  </w:r>
                                </w:p>
                                <w:p w14:paraId="58E7C768" w14:textId="77777777" w:rsidR="000E429F" w:rsidRDefault="000E429F" w:rsidP="000E429F">
                                  <w:r>
                                    <w:t>Style Color: MCAM</w:t>
                                  </w:r>
                                </w:p>
                                <w:p w14:paraId="4ED9C26A" w14:textId="40C34500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MCAM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B7B58" id="Text Box 1" o:spid="_x0000_s1027" type="#_x0000_t202" style="position:absolute;margin-left:221.95pt;margin-top:10.45pt;width:129.6pt;height:93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" fillcolor="white [3201]" strokeweight=".5pt">
                      <v:textbox>
                        <w:txbxContent>
                          <w:p w14:paraId="6B270A8F" w14:textId="4C000918" w:rsidR="000E429F" w:rsidRDefault="000E429F" w:rsidP="000E429F">
                            <w:r>
                              <w:t xml:space="preserve">Item: B52 Squadron </w:t>
                            </w:r>
                          </w:p>
                          <w:p w14:paraId="53CD0DFA" w14:textId="0241F840" w:rsidR="000E429F" w:rsidRDefault="000E429F" w:rsidP="000E429F">
                            <w:r>
                              <w:t>Style Color: T</w:t>
                            </w:r>
                            <w:r>
                              <w:t>FP</w:t>
                            </w:r>
                          </w:p>
                          <w:p w14:paraId="7C9E1DBD" w14:textId="246DB040" w:rsidR="000E429F" w:rsidRDefault="000E429F" w:rsidP="000E429F">
                            <w:r>
                              <w:t xml:space="preserve">RM Color: </w:t>
                            </w:r>
                            <w:r>
                              <w:t>TFP</w:t>
                            </w:r>
                          </w:p>
                          <w:p w14:paraId="58E7C768" w14:textId="77777777" w:rsidR="000E429F" w:rsidRDefault="000E429F" w:rsidP="000E429F">
                            <w:r>
                              <w:t>Style Color: MCAM</w:t>
                            </w:r>
                          </w:p>
                          <w:p w14:paraId="4ED9C26A" w14:textId="40C34500" w:rsidR="000E429F" w:rsidRDefault="000E429F" w:rsidP="000E429F">
                            <w:r>
                              <w:t xml:space="preserve">RM Color: </w:t>
                            </w:r>
                            <w:r>
                              <w:t>MCAM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D1CEAC" w14:textId="6AEAAAFA" w:rsidR="00501460" w:rsidRDefault="00501460" w:rsidP="00501460"/>
          <w:p w14:paraId="6B0B059C" w14:textId="1AD994D9" w:rsidR="00501460" w:rsidRDefault="00501460" w:rsidP="00501460"/>
          <w:p w14:paraId="44988A53" w14:textId="282FFA83" w:rsidR="00501460" w:rsidRPr="00501460" w:rsidRDefault="000E429F" w:rsidP="0050146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52576C4" wp14:editId="41250C04">
                      <wp:simplePos x="0" y="0"/>
                      <wp:positionH relativeFrom="column">
                        <wp:posOffset>2754288</wp:posOffset>
                      </wp:positionH>
                      <wp:positionV relativeFrom="paragraph">
                        <wp:posOffset>1307123</wp:posOffset>
                      </wp:positionV>
                      <wp:extent cx="1910861" cy="1184910"/>
                      <wp:effectExtent l="0" t="0" r="13335" b="1524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0861" cy="11849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7BF65D1" w14:textId="14FF9B3B" w:rsidR="000E429F" w:rsidRDefault="000E429F" w:rsidP="000E429F">
                                  <w:r>
                                    <w:t xml:space="preserve">Item: </w:t>
                                  </w:r>
                                  <w:r>
                                    <w:t>ELASTIC TAPE 100MM</w:t>
                                  </w:r>
                                  <w:r>
                                    <w:t xml:space="preserve"> </w:t>
                                  </w:r>
                                  <w:r>
                                    <w:t>S/S</w:t>
                                  </w:r>
                                </w:p>
                                <w:p w14:paraId="04B202C2" w14:textId="77777777" w:rsidR="000E429F" w:rsidRDefault="000E429F" w:rsidP="000E429F">
                                  <w:r>
                                    <w:t>Style Color: TFP</w:t>
                                  </w:r>
                                </w:p>
                                <w:p w14:paraId="3C207B75" w14:textId="7EC237FE" w:rsidR="000E429F" w:rsidRDefault="000E429F" w:rsidP="000E429F">
                                  <w:r>
                                    <w:t>RM Color: TFP</w:t>
                                  </w:r>
                                  <w:r>
                                    <w:t xml:space="preserve"> S/S</w:t>
                                  </w:r>
                                </w:p>
                                <w:p w14:paraId="452D0D12" w14:textId="77777777" w:rsidR="000E429F" w:rsidRDefault="000E429F" w:rsidP="000E429F">
                                  <w:r>
                                    <w:t>Style Color: MCAM</w:t>
                                  </w:r>
                                </w:p>
                                <w:p w14:paraId="6C5B5603" w14:textId="1A65A392" w:rsidR="000E429F" w:rsidRDefault="000E429F" w:rsidP="000E429F">
                                  <w:r>
                                    <w:t>RM Color: MCAM</w:t>
                                  </w:r>
                                  <w:r>
                                    <w:t xml:space="preserve"> S/S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576C4" id="Text Box 2" o:spid="_x0000_s1028" type="#_x0000_t202" style="position:absolute;left:0;text-align:left;margin-left:216.85pt;margin-top:102.9pt;width:150.45pt;height:93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" fillcolor="white [3201]" strokeweight=".5pt">
                      <v:textbox>
                        <w:txbxContent>
                          <w:p w14:paraId="77BF65D1" w14:textId="14FF9B3B" w:rsidR="000E429F" w:rsidRDefault="000E429F" w:rsidP="000E429F">
                            <w:r>
                              <w:t xml:space="preserve">Item: </w:t>
                            </w:r>
                            <w:r>
                              <w:t>ELASTIC TAPE 100MM</w:t>
                            </w:r>
                            <w:r>
                              <w:t xml:space="preserve"> </w:t>
                            </w:r>
                            <w:r>
                              <w:t>S/S</w:t>
                            </w:r>
                          </w:p>
                          <w:p w14:paraId="04B202C2" w14:textId="77777777" w:rsidR="000E429F" w:rsidRDefault="000E429F" w:rsidP="000E429F">
                            <w:r>
                              <w:t>Style Color: TFP</w:t>
                            </w:r>
                          </w:p>
                          <w:p w14:paraId="3C207B75" w14:textId="7EC237FE" w:rsidR="000E429F" w:rsidRDefault="000E429F" w:rsidP="000E429F">
                            <w:r>
                              <w:t>RM Color: TFP</w:t>
                            </w:r>
                            <w:r>
                              <w:t xml:space="preserve"> S/S</w:t>
                            </w:r>
                          </w:p>
                          <w:p w14:paraId="452D0D12" w14:textId="77777777" w:rsidR="000E429F" w:rsidRDefault="000E429F" w:rsidP="000E429F">
                            <w:r>
                              <w:t>Style Color: MCAM</w:t>
                            </w:r>
                          </w:p>
                          <w:p w14:paraId="6C5B5603" w14:textId="1A65A392" w:rsidR="000E429F" w:rsidRDefault="000E429F" w:rsidP="000E429F">
                            <w:r>
                              <w:t>RM Color: MCAM</w:t>
                            </w:r>
                            <w:r>
                              <w:t xml:space="preserve"> S/S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E772B7E" wp14:editId="78EECE77">
                      <wp:simplePos x="0" y="0"/>
                      <wp:positionH relativeFrom="column">
                        <wp:posOffset>1742976</wp:posOffset>
                      </wp:positionH>
                      <wp:positionV relativeFrom="paragraph">
                        <wp:posOffset>410747</wp:posOffset>
                      </wp:positionV>
                      <wp:extent cx="1069731" cy="474052"/>
                      <wp:effectExtent l="38100" t="0" r="16510" b="5969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9731" cy="4740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1D3A6" id="Straight Arrow Connector 57" o:spid="_x0000_s1026" type="#_x0000_t32" style="position:absolute;margin-left:137.25pt;margin-top:32.35pt;width:84.25pt;height:37.35pt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014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0A8F7E7" wp14:editId="340BFC9B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1906905</wp:posOffset>
                      </wp:positionV>
                      <wp:extent cx="1038225" cy="47625"/>
                      <wp:effectExtent l="38100" t="38100" r="28575" b="85725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38225" cy="476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534F11" id="Straight Arrow Connector 59" o:spid="_x0000_s1026" type="#_x0000_t32" style="position:absolute;margin-left:137.3pt;margin-top:150.15pt;width:81.75pt;height:3.75pt;flip:x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206BD169" w14:textId="634D635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4DF4E049" w:rsidR="004E0B40" w:rsidRPr="00DE4BCC" w:rsidRDefault="000E429F" w:rsidP="00122BDD">
            <w:pPr>
              <w:rPr>
                <w:color w:val="auto"/>
              </w:rPr>
            </w:pPr>
            <w:r w:rsidRPr="000E429F">
              <w:lastRenderedPageBreak/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889FCE3" wp14:editId="73DCF5E1">
                      <wp:simplePos x="0" y="0"/>
                      <wp:positionH relativeFrom="column">
                        <wp:posOffset>1564640</wp:posOffset>
                      </wp:positionH>
                      <wp:positionV relativeFrom="paragraph">
                        <wp:posOffset>1094105</wp:posOffset>
                      </wp:positionV>
                      <wp:extent cx="1250950" cy="45085"/>
                      <wp:effectExtent l="38100" t="38100" r="25400" b="88265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50950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742DD" id="Straight Arrow Connector 5" o:spid="_x0000_s1026" type="#_x0000_t32" style="position:absolute;margin-left:123.2pt;margin-top:86.15pt;width:98.5pt;height:3.55p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4E0B40"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4E0B40" w:rsidRPr="00DE4BCC" w14:paraId="7D709386" w14:textId="77777777" w:rsidTr="004E0B40">
        <w:trPr>
          <w:trHeight w:val="12743"/>
        </w:trPr>
        <w:tc>
          <w:tcPr>
            <w:tcW w:w="5000" w:type="pct"/>
          </w:tcPr>
          <w:p w14:paraId="16E77280" w14:textId="464D287C" w:rsidR="003B35B1" w:rsidRDefault="000E429F" w:rsidP="00122BDD">
            <w:pPr>
              <w:rPr>
                <w:noProof/>
                <w14:ligatures w14:val="standard"/>
              </w:rPr>
            </w:pPr>
            <w:r w:rsidRPr="000E429F"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88157FA" wp14:editId="517D781D">
                      <wp:simplePos x="0" y="0"/>
                      <wp:positionH relativeFrom="column">
                        <wp:posOffset>2806847</wp:posOffset>
                      </wp:positionH>
                      <wp:positionV relativeFrom="paragraph">
                        <wp:posOffset>217658</wp:posOffset>
                      </wp:positionV>
                      <wp:extent cx="2772507" cy="715108"/>
                      <wp:effectExtent l="0" t="0" r="27940" b="2794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2507" cy="7151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041B20" w14:textId="255966FE" w:rsidR="000E429F" w:rsidRDefault="000E429F" w:rsidP="000E429F">
                                  <w:r>
                                    <w:t>Item: WEBBING 25MM</w:t>
                                  </w:r>
                                  <w:r>
                                    <w:t xml:space="preserve"> INSIDE 1MM PP BOARD</w:t>
                                  </w:r>
                                </w:p>
                                <w:p w14:paraId="0F91657B" w14:textId="6EDFEA0B" w:rsidR="000E429F" w:rsidRDefault="000E429F" w:rsidP="000E429F">
                                  <w:r>
                                    <w:t xml:space="preserve">Style Color: </w:t>
                                  </w:r>
                                  <w:r>
                                    <w:t>ALL COLOUR</w:t>
                                  </w:r>
                                </w:p>
                                <w:p w14:paraId="4577D15F" w14:textId="621D4618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157FA" id="Text Box 6" o:spid="_x0000_s1029" type="#_x0000_t202" style="position:absolute;margin-left:221pt;margin-top:17.15pt;width:218.3pt;height:56.3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" fillcolor="white [3201]" strokeweight=".5pt">
                      <v:textbox>
                        <w:txbxContent>
                          <w:p w14:paraId="43041B20" w14:textId="255966FE" w:rsidR="000E429F" w:rsidRDefault="000E429F" w:rsidP="000E429F">
                            <w:r>
                              <w:t>Item: WEBBING 25MM</w:t>
                            </w:r>
                            <w:r>
                              <w:t xml:space="preserve"> INSIDE 1MM PP BOARD</w:t>
                            </w:r>
                          </w:p>
                          <w:p w14:paraId="0F91657B" w14:textId="6EDFEA0B" w:rsidR="000E429F" w:rsidRDefault="000E429F" w:rsidP="000E429F">
                            <w:r>
                              <w:t xml:space="preserve">Style Color: </w:t>
                            </w:r>
                            <w:r>
                              <w:t>ALL COLOUR</w:t>
                            </w:r>
                          </w:p>
                          <w:p w14:paraId="4577D15F" w14:textId="621D4618" w:rsidR="000E429F" w:rsidRDefault="000E429F" w:rsidP="000E429F">
                            <w:r>
                              <w:t xml:space="preserve">RM Color: </w:t>
                            </w:r>
                            <w: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1460">
              <w:rPr>
                <w:noProof/>
              </w:rPr>
              <w:drawing>
                <wp:anchor distT="0" distB="0" distL="114300" distR="114300" simplePos="0" relativeHeight="251771904" behindDoc="0" locked="0" layoutInCell="1" allowOverlap="1" wp14:anchorId="32E92223" wp14:editId="52CC2EED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166370</wp:posOffset>
                  </wp:positionV>
                  <wp:extent cx="2350565" cy="4554220"/>
                  <wp:effectExtent l="0" t="0" r="0" b="0"/>
                  <wp:wrapNone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565" cy="4554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25791F" w14:textId="3FE101CE" w:rsidR="004E0B40" w:rsidRDefault="004E0B40" w:rsidP="004E0B40"/>
          <w:p w14:paraId="058F21EB" w14:textId="2CD2DB4F" w:rsidR="004E0B40" w:rsidRDefault="004E0B40" w:rsidP="004E0B40"/>
          <w:p w14:paraId="414E5326" w14:textId="51643649" w:rsidR="004E0B40" w:rsidRPr="004E0B40" w:rsidRDefault="004E0B40" w:rsidP="004E0B40"/>
          <w:p w14:paraId="38A91159" w14:textId="5D2276EC" w:rsidR="004E0B40" w:rsidRPr="004E0B40" w:rsidRDefault="003B35B1" w:rsidP="003B35B1">
            <w:pPr>
              <w:tabs>
                <w:tab w:val="left" w:pos="4005"/>
              </w:tabs>
            </w:pPr>
            <w:r>
              <w:tab/>
            </w:r>
          </w:p>
          <w:p w14:paraId="50D1D762" w14:textId="604F23D4" w:rsidR="004E0B40" w:rsidRPr="004E0B40" w:rsidRDefault="004E0B40" w:rsidP="004E0B40"/>
          <w:p w14:paraId="56CB73DF" w14:textId="1C640DC7" w:rsidR="004E0B40" w:rsidRPr="004E0B40" w:rsidRDefault="004E0B40" w:rsidP="004E0B40"/>
          <w:p w14:paraId="03C34D50" w14:textId="3C5F2815" w:rsidR="004E0B40" w:rsidRPr="004E0B40" w:rsidRDefault="004E0B40" w:rsidP="004E0B40"/>
          <w:p w14:paraId="7E0A1C24" w14:textId="57DC9935" w:rsidR="004E0B40" w:rsidRPr="004E0B40" w:rsidRDefault="004E0B40" w:rsidP="004E0B40"/>
          <w:p w14:paraId="7B0198AD" w14:textId="05313962" w:rsidR="004E0B40" w:rsidRPr="004E0B40" w:rsidRDefault="004E0B40" w:rsidP="004E0B40"/>
          <w:p w14:paraId="26564972" w14:textId="466AC1DA" w:rsidR="004E0B40" w:rsidRDefault="004E0B40" w:rsidP="004E0B40"/>
          <w:p w14:paraId="294BA7DA" w14:textId="7A75D9E7" w:rsidR="004E0B40" w:rsidRPr="004E0B40" w:rsidRDefault="004E0B40" w:rsidP="004E0B40"/>
          <w:p w14:paraId="6C832B68" w14:textId="5217CEC8" w:rsidR="004E0B40" w:rsidRDefault="004E0B40" w:rsidP="004E0B40"/>
          <w:p w14:paraId="4F71B042" w14:textId="163575D2" w:rsidR="007D4D6A" w:rsidRPr="007D4D6A" w:rsidRDefault="000E429F" w:rsidP="007D4D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2C90468" wp14:editId="7E311D60">
                      <wp:simplePos x="0" y="0"/>
                      <wp:positionH relativeFrom="column">
                        <wp:posOffset>3270006</wp:posOffset>
                      </wp:positionH>
                      <wp:positionV relativeFrom="paragraph">
                        <wp:posOffset>14214</wp:posOffset>
                      </wp:positionV>
                      <wp:extent cx="1645920" cy="1185334"/>
                      <wp:effectExtent l="0" t="0" r="11430" b="1524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5920" cy="11853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995552" w14:textId="77777777" w:rsidR="000E429F" w:rsidRDefault="000E429F" w:rsidP="000E429F">
                                  <w:r>
                                    <w:t xml:space="preserve">Item: B52 Squadron </w:t>
                                  </w:r>
                                </w:p>
                                <w:p w14:paraId="4D6AE3BD" w14:textId="77777777" w:rsidR="000E429F" w:rsidRDefault="000E429F" w:rsidP="000E429F">
                                  <w:r>
                                    <w:t>Style Color: TFP</w:t>
                                  </w:r>
                                </w:p>
                                <w:p w14:paraId="18AF95F1" w14:textId="7D672834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  <w:p w14:paraId="2317EE95" w14:textId="77777777" w:rsidR="000E429F" w:rsidRDefault="000E429F" w:rsidP="000E429F">
                                  <w:r>
                                    <w:t>Style Color: MCAM</w:t>
                                  </w:r>
                                </w:p>
                                <w:p w14:paraId="68288E29" w14:textId="2A2C6203" w:rsidR="000E429F" w:rsidRDefault="000E429F" w:rsidP="000E429F">
                                  <w:r>
                                    <w:t xml:space="preserve">RM Color: </w:t>
                                  </w:r>
                                  <w:r>
                                    <w:t>CBK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90468" id="Text Box 4" o:spid="_x0000_s1030" type="#_x0000_t202" style="position:absolute;margin-left:257.5pt;margin-top:1.1pt;width:129.6pt;height:93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" fillcolor="white [3201]" strokeweight=".5pt">
                      <v:textbox>
                        <w:txbxContent>
                          <w:p w14:paraId="18995552" w14:textId="77777777" w:rsidR="000E429F" w:rsidRDefault="000E429F" w:rsidP="000E429F">
                            <w:r>
                              <w:t xml:space="preserve">Item: B52 Squadron </w:t>
                            </w:r>
                          </w:p>
                          <w:p w14:paraId="4D6AE3BD" w14:textId="77777777" w:rsidR="000E429F" w:rsidRDefault="000E429F" w:rsidP="000E429F">
                            <w:r>
                              <w:t>Style Color: TFP</w:t>
                            </w:r>
                          </w:p>
                          <w:p w14:paraId="18AF95F1" w14:textId="7D672834" w:rsidR="000E429F" w:rsidRDefault="000E429F" w:rsidP="000E429F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  <w:p w14:paraId="2317EE95" w14:textId="77777777" w:rsidR="000E429F" w:rsidRDefault="000E429F" w:rsidP="000E429F">
                            <w:r>
                              <w:t>Style Color: MCAM</w:t>
                            </w:r>
                          </w:p>
                          <w:p w14:paraId="68288E29" w14:textId="2A2C6203" w:rsidR="000E429F" w:rsidRDefault="000E429F" w:rsidP="000E429F">
                            <w:r>
                              <w:t xml:space="preserve">RM Color: </w:t>
                            </w:r>
                            <w:r>
                              <w:t>CBK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CC6448" w14:textId="7A0575A5" w:rsidR="007D4D6A" w:rsidRPr="007D4D6A" w:rsidRDefault="007D4D6A" w:rsidP="007D4D6A"/>
          <w:p w14:paraId="66D8CEE0" w14:textId="67B4777A" w:rsidR="007D4D6A" w:rsidRPr="007D4D6A" w:rsidRDefault="00501460" w:rsidP="007D4D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0B13611" wp14:editId="3D40DF91">
                      <wp:simplePos x="0" y="0"/>
                      <wp:positionH relativeFrom="column">
                        <wp:posOffset>1515110</wp:posOffset>
                      </wp:positionH>
                      <wp:positionV relativeFrom="paragraph">
                        <wp:posOffset>99695</wp:posOffset>
                      </wp:positionV>
                      <wp:extent cx="1781175" cy="0"/>
                      <wp:effectExtent l="38100" t="76200" r="0" b="9525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1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24BB4F" id="Straight Arrow Connector 62" o:spid="_x0000_s1026" type="#_x0000_t32" style="position:absolute;margin-left:119.3pt;margin-top:7.85pt;width:140.25pt;height:0;flip:x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456FECC" w14:textId="2D8CD1D7" w:rsidR="007D4D6A" w:rsidRPr="007D4D6A" w:rsidRDefault="007D4D6A" w:rsidP="007D4D6A"/>
          <w:p w14:paraId="7075BFE5" w14:textId="32903D80" w:rsidR="007D4D6A" w:rsidRPr="007D4D6A" w:rsidRDefault="00EC65C0" w:rsidP="00EC65C0">
            <w:pPr>
              <w:tabs>
                <w:tab w:val="left" w:pos="5100"/>
              </w:tabs>
            </w:pPr>
            <w:r>
              <w:tab/>
            </w:r>
          </w:p>
          <w:p w14:paraId="39BA7B9E" w14:textId="0B79A732" w:rsidR="007D4D6A" w:rsidRPr="007D4D6A" w:rsidRDefault="007D4D6A" w:rsidP="007D4D6A"/>
          <w:p w14:paraId="251DBC2F" w14:textId="7881CA4B" w:rsidR="007D4D6A" w:rsidRPr="007D4D6A" w:rsidRDefault="007D4D6A" w:rsidP="007D4D6A"/>
          <w:p w14:paraId="3E8C3387" w14:textId="435D7EBD" w:rsidR="007D4D6A" w:rsidRPr="007D4D6A" w:rsidRDefault="007D4D6A" w:rsidP="007D4D6A"/>
          <w:p w14:paraId="0B787823" w14:textId="323D2CFF" w:rsidR="007D4D6A" w:rsidRPr="007D4D6A" w:rsidRDefault="007D4D6A" w:rsidP="007D4D6A"/>
          <w:p w14:paraId="1334FCAD" w14:textId="58E23279" w:rsidR="007D4D6A" w:rsidRDefault="007D4D6A" w:rsidP="007D4D6A"/>
          <w:p w14:paraId="5F3BCC3F" w14:textId="63746CEA" w:rsidR="007D4D6A" w:rsidRDefault="007D4D6A" w:rsidP="007D4D6A"/>
          <w:p w14:paraId="3B9B412E" w14:textId="44EE59A6" w:rsidR="007D4D6A" w:rsidRDefault="00501460" w:rsidP="007D4D6A">
            <w:r>
              <w:rPr>
                <w:noProof/>
              </w:rPr>
              <w:drawing>
                <wp:anchor distT="0" distB="0" distL="114300" distR="114300" simplePos="0" relativeHeight="251776000" behindDoc="0" locked="0" layoutInCell="1" allowOverlap="1" wp14:anchorId="28C24A45" wp14:editId="7CCD8288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40640</wp:posOffset>
                  </wp:positionV>
                  <wp:extent cx="3143250" cy="1989046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1989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A93A6BE" w14:textId="7B48EA0C" w:rsidR="007D4D6A" w:rsidRPr="007D4D6A" w:rsidRDefault="007D4D6A" w:rsidP="007D4D6A">
            <w:pPr>
              <w:ind w:firstLine="720"/>
            </w:pPr>
          </w:p>
        </w:tc>
      </w:tr>
    </w:tbl>
    <w:p w14:paraId="27FD0E76" w14:textId="3EDADB81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7D4D6A" w:rsidRPr="00DE4BCC" w14:paraId="673C64AC" w14:textId="77777777" w:rsidTr="006C6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0DA1E" w14:textId="77777777" w:rsidR="007D4D6A" w:rsidRPr="00DE4BCC" w:rsidRDefault="007D4D6A" w:rsidP="006C67C4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7D4D6A" w:rsidRPr="00DE4BCC" w14:paraId="587F8313" w14:textId="77777777" w:rsidTr="006C67C4">
        <w:trPr>
          <w:trHeight w:val="12743"/>
        </w:trPr>
        <w:tc>
          <w:tcPr>
            <w:tcW w:w="5000" w:type="pct"/>
          </w:tcPr>
          <w:p w14:paraId="311CBCF9" w14:textId="35885100" w:rsidR="007D4D6A" w:rsidRDefault="00B22F36" w:rsidP="007D4D6A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anchor distT="0" distB="0" distL="114300" distR="114300" simplePos="0" relativeHeight="251777024" behindDoc="0" locked="0" layoutInCell="1" allowOverlap="1" wp14:anchorId="30E3366F" wp14:editId="711F6BC0">
                  <wp:simplePos x="0" y="0"/>
                  <wp:positionH relativeFrom="column">
                    <wp:posOffset>1436370</wp:posOffset>
                  </wp:positionH>
                  <wp:positionV relativeFrom="paragraph">
                    <wp:posOffset>-962660</wp:posOffset>
                  </wp:positionV>
                  <wp:extent cx="2282825" cy="4890135"/>
                  <wp:effectExtent l="0" t="8255" r="0" b="0"/>
                  <wp:wrapNone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544"/>
                          <a:stretch/>
                        </pic:blipFill>
                        <pic:spPr bwMode="auto">
                          <a:xfrm rot="5400000">
                            <a:off x="0" y="0"/>
                            <a:ext cx="2282825" cy="4890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C65C0">
              <w:t>Measurement Points</w:t>
            </w:r>
          </w:p>
          <w:p w14:paraId="30C1EDF5" w14:textId="4DA8AF6E" w:rsidR="00EC65C0" w:rsidRPr="004E0B40" w:rsidRDefault="002F514B" w:rsidP="002F514B">
            <w:pPr>
              <w:tabs>
                <w:tab w:val="center" w:pos="4531"/>
              </w:tabs>
            </w:pPr>
            <w:r>
              <w:tab/>
            </w:r>
          </w:p>
          <w:p w14:paraId="16359968" w14:textId="7CE18273" w:rsidR="002F514B" w:rsidRDefault="002F514B" w:rsidP="006C67C4">
            <w:pPr>
              <w:rPr>
                <w:noProof/>
                <w14:ligatures w14:val="standard"/>
              </w:rPr>
            </w:pPr>
          </w:p>
          <w:p w14:paraId="29260D66" w14:textId="764EEA6D" w:rsidR="007D4D6A" w:rsidRPr="007D4D6A" w:rsidRDefault="002254F9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EB09519" wp14:editId="0A577A2C">
                      <wp:simplePos x="0" y="0"/>
                      <wp:positionH relativeFrom="column">
                        <wp:posOffset>857885</wp:posOffset>
                      </wp:positionH>
                      <wp:positionV relativeFrom="paragraph">
                        <wp:posOffset>181610</wp:posOffset>
                      </wp:positionV>
                      <wp:extent cx="0" cy="1143000"/>
                      <wp:effectExtent l="76200" t="38100" r="57150" b="57150"/>
                      <wp:wrapNone/>
                      <wp:docPr id="67" name="Straight Arrow Connector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3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BE5AA3" id="Straight Arrow Connector 67" o:spid="_x0000_s1026" type="#_x0000_t32" style="position:absolute;margin-left:67.55pt;margin-top:14.3pt;width:0;height:90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33DCDA3F" w14:textId="0BE79992" w:rsidR="007D4D6A" w:rsidRPr="007D4D6A" w:rsidRDefault="002254F9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C418208" wp14:editId="1674279C">
                      <wp:simplePos x="0" y="0"/>
                      <wp:positionH relativeFrom="column">
                        <wp:posOffset>2839085</wp:posOffset>
                      </wp:positionH>
                      <wp:positionV relativeFrom="paragraph">
                        <wp:posOffset>154940</wp:posOffset>
                      </wp:positionV>
                      <wp:extent cx="485775" cy="200025"/>
                      <wp:effectExtent l="0" t="0" r="28575" b="28575"/>
                      <wp:wrapNone/>
                      <wp:docPr id="70" name="Text Box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6FA1DA" w14:textId="4808EF5D" w:rsidR="002254F9" w:rsidRDefault="002254F9">
                                  <w:r>
                                    <w:t>19cm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C418208" id="Text Box 70" o:spid="_x0000_s1031" type="#_x0000_t202" style="position:absolute;margin-left:223.55pt;margin-top:12.2pt;width:38.25pt;height:15.7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" fillcolor="yellow" strokeweight=".5pt">
                      <v:textbox>
                        <w:txbxContent>
                          <w:p w14:paraId="0C6FA1DA" w14:textId="4808EF5D" w:rsidR="002254F9" w:rsidRDefault="002254F9">
                            <w:r>
                              <w:t>19cm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A54AFAE" wp14:editId="00E6BA52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154940</wp:posOffset>
                      </wp:positionV>
                      <wp:extent cx="447675" cy="257175"/>
                      <wp:effectExtent l="0" t="0" r="28575" b="28575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105F06D" w14:textId="6B4D2FD3" w:rsidR="002254F9" w:rsidRDefault="002254F9">
                                  <w:r>
                                    <w:t>8cm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A54AFAE" id="Text Box 68" o:spid="_x0000_s1032" type="#_x0000_t202" style="position:absolute;margin-left:49.55pt;margin-top:12.2pt;width:35.25pt;height:20.2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" fillcolor="yellow" strokeweight=".5pt">
                      <v:textbox>
                        <w:txbxContent>
                          <w:p w14:paraId="2105F06D" w14:textId="6B4D2FD3" w:rsidR="002254F9" w:rsidRDefault="002254F9">
                            <w:r>
                              <w:t>8cm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2BF410" w14:textId="591F02F1" w:rsidR="007D4D6A" w:rsidRDefault="002254F9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F133631" wp14:editId="1B56C708">
                      <wp:simplePos x="0" y="0"/>
                      <wp:positionH relativeFrom="column">
                        <wp:posOffset>2191385</wp:posOffset>
                      </wp:positionH>
                      <wp:positionV relativeFrom="paragraph">
                        <wp:posOffset>61595</wp:posOffset>
                      </wp:positionV>
                      <wp:extent cx="2571750" cy="0"/>
                      <wp:effectExtent l="38100" t="76200" r="19050" b="9525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1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F599B2" id="Straight Arrow Connector 69" o:spid="_x0000_s1026" type="#_x0000_t32" style="position:absolute;margin-left:172.55pt;margin-top:4.85pt;width:202.5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41C8E5F" wp14:editId="12F4CE97">
                      <wp:simplePos x="0" y="0"/>
                      <wp:positionH relativeFrom="column">
                        <wp:posOffset>1433513</wp:posOffset>
                      </wp:positionH>
                      <wp:positionV relativeFrom="paragraph">
                        <wp:posOffset>204470</wp:posOffset>
                      </wp:positionV>
                      <wp:extent cx="561975" cy="238125"/>
                      <wp:effectExtent l="0" t="0" r="28575" b="28575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A26AF5" w14:textId="411EA4D1" w:rsidR="00B22F36" w:rsidRDefault="00B22F36">
                                  <w:r>
                                    <w:t>12cm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41C8E5F" id="Text Box 66" o:spid="_x0000_s1033" type="#_x0000_t202" style="position:absolute;margin-left:112.9pt;margin-top:16.1pt;width:44.25pt;height:18.7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" fillcolor="yellow" strokeweight=".5pt">
                      <v:textbox>
                        <w:txbxContent>
                          <w:p w14:paraId="67A26AF5" w14:textId="411EA4D1" w:rsidR="00B22F36" w:rsidRDefault="00B22F36">
                            <w:r>
                              <w:t>12cm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53F0E36" w14:textId="5B5B7B7E" w:rsidR="007D4D6A" w:rsidRDefault="00B22F36" w:rsidP="006C67C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2720C6F" wp14:editId="367CEA4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111125</wp:posOffset>
                      </wp:positionV>
                      <wp:extent cx="1695450" cy="0"/>
                      <wp:effectExtent l="38100" t="76200" r="19050" b="9525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A56BFD" id="Straight Arrow Connector 65" o:spid="_x0000_s1026" type="#_x0000_t32" style="position:absolute;margin-left:39.05pt;margin-top:8.75pt;width:133.5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6F1105F5" w14:textId="5F07CB13" w:rsidR="007D4D6A" w:rsidRDefault="007D4D6A" w:rsidP="006C67C4"/>
          <w:p w14:paraId="2399423E" w14:textId="254A4D4C" w:rsidR="007D4D6A" w:rsidRDefault="007D4D6A" w:rsidP="006C67C4">
            <w:pPr>
              <w:ind w:firstLine="720"/>
            </w:pPr>
          </w:p>
          <w:p w14:paraId="4D4DAC02" w14:textId="5B51EC64" w:rsidR="002F514B" w:rsidRPr="002F514B" w:rsidRDefault="002F514B" w:rsidP="002F514B"/>
          <w:p w14:paraId="40998571" w14:textId="181026F6" w:rsidR="002F514B" w:rsidRDefault="002254F9" w:rsidP="002F51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7169662" wp14:editId="049A7B81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61595</wp:posOffset>
                      </wp:positionV>
                      <wp:extent cx="2219325" cy="276225"/>
                      <wp:effectExtent l="0" t="0" r="28575" b="28575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93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F9F6B6" w14:textId="7B8052E3" w:rsidR="002254F9" w:rsidRDefault="002254F9">
                                  <w:r>
                                    <w:t>Elastic Tape 100mm Cut Size – 15.5cm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69662" id="Text Box 71" o:spid="_x0000_s1034" type="#_x0000_t202" style="position:absolute;margin-left:107.3pt;margin-top:4.85pt;width:174.75pt;height:21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" fillcolor="yellow" strokeweight=".5pt">
                      <v:textbox>
                        <w:txbxContent>
                          <w:p w14:paraId="70F9F6B6" w14:textId="7B8052E3" w:rsidR="002254F9" w:rsidRDefault="002254F9">
                            <w:r>
                              <w:t>Elastic Tape 100mm Cut Size – 15.5cm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8AC597" w14:textId="4A4D60CA" w:rsidR="002F514B" w:rsidRDefault="000B3E10" w:rsidP="002F514B">
            <w:r>
              <w:rPr>
                <w:noProof/>
              </w:rPr>
              <w:drawing>
                <wp:anchor distT="0" distB="0" distL="114300" distR="114300" simplePos="0" relativeHeight="251785216" behindDoc="0" locked="0" layoutInCell="1" allowOverlap="1" wp14:anchorId="248DD785" wp14:editId="00C47F1D">
                  <wp:simplePos x="0" y="0"/>
                  <wp:positionH relativeFrom="column">
                    <wp:posOffset>915036</wp:posOffset>
                  </wp:positionH>
                  <wp:positionV relativeFrom="paragraph">
                    <wp:posOffset>177801</wp:posOffset>
                  </wp:positionV>
                  <wp:extent cx="1266825" cy="2988276"/>
                  <wp:effectExtent l="0" t="3175" r="6350" b="6350"/>
                  <wp:wrapNone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266825" cy="2988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9C65E" w14:textId="0E759AEE" w:rsidR="00B22F36" w:rsidRDefault="00B22F36" w:rsidP="002F514B"/>
          <w:p w14:paraId="04D008D6" w14:textId="1FB8CD2A" w:rsidR="00B22F36" w:rsidRDefault="00B22F36" w:rsidP="002F514B"/>
          <w:p w14:paraId="027358D9" w14:textId="46587355" w:rsidR="002F514B" w:rsidRDefault="002F514B" w:rsidP="002F514B">
            <w:r>
              <w:t>Label Placement</w:t>
            </w:r>
          </w:p>
          <w:p w14:paraId="16718A35" w14:textId="77777777" w:rsidR="002F514B" w:rsidRDefault="000B3E10" w:rsidP="002F514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EBC7BC8" wp14:editId="29DCA241">
                      <wp:simplePos x="0" y="0"/>
                      <wp:positionH relativeFrom="column">
                        <wp:posOffset>1705610</wp:posOffset>
                      </wp:positionH>
                      <wp:positionV relativeFrom="paragraph">
                        <wp:posOffset>394970</wp:posOffset>
                      </wp:positionV>
                      <wp:extent cx="647700" cy="226695"/>
                      <wp:effectExtent l="0" t="0" r="19050" b="20955"/>
                      <wp:wrapNone/>
                      <wp:docPr id="75" name="Text Box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7700" cy="226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DB7AE1" w14:textId="541AD468" w:rsidR="000B3E10" w:rsidRDefault="000B3E10">
                                  <w:r>
                                    <w:t>1.5cm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BC7BC8" id="Text Box 75" o:spid="_x0000_s1035" type="#_x0000_t202" style="position:absolute;margin-left:134.3pt;margin-top:31.1pt;width:51pt;height:17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" fillcolor="yellow" strokeweight=".5pt">
                      <v:textbox>
                        <w:txbxContent>
                          <w:p w14:paraId="37DB7AE1" w14:textId="541AD468" w:rsidR="000B3E10" w:rsidRDefault="000B3E10">
                            <w:r>
                              <w:t>1.5cm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E1F2DA7" wp14:editId="66035D72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736282</wp:posOffset>
                      </wp:positionV>
                      <wp:extent cx="209550" cy="0"/>
                      <wp:effectExtent l="38100" t="76200" r="19050" b="95250"/>
                      <wp:wrapNone/>
                      <wp:docPr id="74" name="Straight Arrow Connector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8C354B" id="Straight Arrow Connector 74" o:spid="_x0000_s1026" type="#_x0000_t32" style="position:absolute;margin-left:140.3pt;margin-top:57.95pt;width:16.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" strokecolor="#d7230d [2409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5FE0956" wp14:editId="633B2196">
                      <wp:simplePos x="0" y="0"/>
                      <wp:positionH relativeFrom="column">
                        <wp:posOffset>1600834</wp:posOffset>
                      </wp:positionH>
                      <wp:positionV relativeFrom="paragraph">
                        <wp:posOffset>785494</wp:posOffset>
                      </wp:positionV>
                      <wp:extent cx="45719" cy="904875"/>
                      <wp:effectExtent l="76200" t="38100" r="50165" b="28575"/>
                      <wp:wrapNone/>
                      <wp:docPr id="73" name="Straight Arrow Connector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5719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44949" id="Straight Arrow Connector 73" o:spid="_x0000_s1026" type="#_x0000_t32" style="position:absolute;margin-left:126.05pt;margin-top:61.85pt;width:3.6pt;height:71.25pt;flip:x 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501987D" wp14:editId="5C7B5EDA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1822133</wp:posOffset>
                      </wp:positionV>
                      <wp:extent cx="1895475" cy="485775"/>
                      <wp:effectExtent l="0" t="0" r="28575" b="28575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5475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BFEF72" w14:textId="0194D8F0" w:rsidR="007D4D6A" w:rsidRDefault="007D4D6A" w:rsidP="007D4D6A">
                                  <w:r>
                                    <w:t xml:space="preserve">Label Placement – Attaching on </w:t>
                                  </w:r>
                                  <w:r w:rsidR="000B3E10">
                                    <w:t>25mm Webbing Strap as a patch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1987D" id="Text Box 40" o:spid="_x0000_s1036" type="#_x0000_t202" style="position:absolute;margin-left:49.55pt;margin-top:143.5pt;width:149.25pt;height:38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" fillcolor="white [3201]" strokeweight=".5pt">
                      <v:textbox>
                        <w:txbxContent>
                          <w:p w14:paraId="1FBFEF72" w14:textId="0194D8F0" w:rsidR="007D4D6A" w:rsidRDefault="007D4D6A" w:rsidP="007D4D6A">
                            <w:r>
                              <w:t xml:space="preserve">Label Placement – Attaching on </w:t>
                            </w:r>
                            <w:r w:rsidR="000B3E10">
                              <w:t>25mm Webbing Strap 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0FB72D" w14:textId="77777777" w:rsidR="001813EC" w:rsidRPr="001813EC" w:rsidRDefault="001813EC" w:rsidP="001813EC"/>
          <w:p w14:paraId="69A3AE0B" w14:textId="77777777" w:rsidR="001813EC" w:rsidRPr="001813EC" w:rsidRDefault="001813EC" w:rsidP="001813EC"/>
          <w:p w14:paraId="352CF769" w14:textId="77777777" w:rsidR="001813EC" w:rsidRPr="001813EC" w:rsidRDefault="001813EC" w:rsidP="001813EC"/>
          <w:p w14:paraId="6C16FF57" w14:textId="77777777" w:rsidR="001813EC" w:rsidRPr="001813EC" w:rsidRDefault="001813EC" w:rsidP="001813EC"/>
          <w:p w14:paraId="687C67A3" w14:textId="77777777" w:rsidR="001813EC" w:rsidRPr="001813EC" w:rsidRDefault="001813EC" w:rsidP="001813EC"/>
          <w:p w14:paraId="3CE99D17" w14:textId="77777777" w:rsidR="001813EC" w:rsidRPr="001813EC" w:rsidRDefault="001813EC" w:rsidP="001813EC"/>
          <w:p w14:paraId="4C82FAFB" w14:textId="77777777" w:rsidR="001813EC" w:rsidRPr="001813EC" w:rsidRDefault="001813EC" w:rsidP="001813EC"/>
          <w:p w14:paraId="4480E7D8" w14:textId="77777777" w:rsidR="001813EC" w:rsidRPr="001813EC" w:rsidRDefault="001813EC" w:rsidP="001813EC"/>
          <w:p w14:paraId="7E45B77B" w14:textId="77777777" w:rsidR="001813EC" w:rsidRPr="001813EC" w:rsidRDefault="001813EC" w:rsidP="001813EC"/>
          <w:p w14:paraId="4286C0A9" w14:textId="77777777" w:rsidR="001813EC" w:rsidRDefault="001813EC" w:rsidP="001813EC"/>
          <w:p w14:paraId="6E7D56EE" w14:textId="77777777" w:rsidR="001813EC" w:rsidRDefault="001813EC" w:rsidP="001813EC"/>
          <w:p w14:paraId="40C11A80" w14:textId="77777777" w:rsidR="001813EC" w:rsidRDefault="001813EC" w:rsidP="001813EC"/>
          <w:p w14:paraId="2C19B2F5" w14:textId="77777777" w:rsidR="001813EC" w:rsidRDefault="001813EC" w:rsidP="001813EC">
            <w:r>
              <w:t>Label Artwork</w:t>
            </w:r>
          </w:p>
          <w:p w14:paraId="7B1E67C2" w14:textId="21EA61AC" w:rsidR="001813EC" w:rsidRPr="001813EC" w:rsidRDefault="001813EC" w:rsidP="001813EC">
            <w:pPr>
              <w:tabs>
                <w:tab w:val="left" w:pos="5685"/>
              </w:tabs>
            </w:pPr>
            <w:r>
              <w:tab/>
            </w:r>
          </w:p>
        </w:tc>
      </w:tr>
    </w:tbl>
    <w:p w14:paraId="6211D88F" w14:textId="40CA62BA" w:rsidR="007D4D6A" w:rsidRDefault="007D4D6A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13EC" w:rsidRPr="00DE4BCC" w14:paraId="6C992DC8" w14:textId="77777777" w:rsidTr="00F42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0B78C97" w14:textId="77777777" w:rsidR="001813EC" w:rsidRPr="00DE4BCC" w:rsidRDefault="001813EC" w:rsidP="00F429EA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1813EC" w:rsidRPr="00DE4BCC" w14:paraId="37C660FE" w14:textId="77777777" w:rsidTr="00F429EA">
        <w:trPr>
          <w:trHeight w:val="12743"/>
        </w:trPr>
        <w:tc>
          <w:tcPr>
            <w:tcW w:w="5000" w:type="pct"/>
          </w:tcPr>
          <w:p w14:paraId="132934BB" w14:textId="37B1BFA7" w:rsidR="001813EC" w:rsidRDefault="001813EC" w:rsidP="00F429EA">
            <w:pPr>
              <w:tabs>
                <w:tab w:val="left" w:pos="5685"/>
              </w:tabs>
            </w:pPr>
            <w:r>
              <w:rPr>
                <w:noProof/>
              </w:rPr>
              <w:drawing>
                <wp:anchor distT="0" distB="0" distL="114300" distR="114300" simplePos="0" relativeHeight="251796480" behindDoc="0" locked="0" layoutInCell="1" allowOverlap="1" wp14:anchorId="5AF2C9B6" wp14:editId="168475C7">
                  <wp:simplePos x="0" y="0"/>
                  <wp:positionH relativeFrom="column">
                    <wp:posOffset>2962910</wp:posOffset>
                  </wp:positionH>
                  <wp:positionV relativeFrom="paragraph">
                    <wp:posOffset>185420</wp:posOffset>
                  </wp:positionV>
                  <wp:extent cx="2752725" cy="997701"/>
                  <wp:effectExtent l="0" t="0" r="0" b="0"/>
                  <wp:wrapNone/>
                  <wp:docPr id="17626625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662572" name="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51" t="30373" r="7051" b="19707"/>
                          <a:stretch/>
                        </pic:blipFill>
                        <pic:spPr bwMode="auto">
                          <a:xfrm>
                            <a:off x="0" y="0"/>
                            <a:ext cx="2752725" cy="997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93F1D34" w14:textId="77777777" w:rsidR="001813EC" w:rsidRDefault="001813EC" w:rsidP="001813EC">
            <w:pPr>
              <w:jc w:val="center"/>
            </w:pPr>
          </w:p>
          <w:p w14:paraId="5144A19A" w14:textId="77777777" w:rsidR="001813EC" w:rsidRPr="001813EC" w:rsidRDefault="001813EC" w:rsidP="001813EC"/>
          <w:p w14:paraId="682D8FC5" w14:textId="77777777" w:rsidR="001813EC" w:rsidRPr="001813EC" w:rsidRDefault="001813EC" w:rsidP="001813EC"/>
          <w:p w14:paraId="689BF045" w14:textId="77777777" w:rsidR="001813EC" w:rsidRPr="001813EC" w:rsidRDefault="001813EC" w:rsidP="001813EC"/>
          <w:p w14:paraId="674D5821" w14:textId="77777777" w:rsidR="001813EC" w:rsidRDefault="001813EC" w:rsidP="001813EC"/>
          <w:p w14:paraId="70D55308" w14:textId="77777777" w:rsidR="001813EC" w:rsidRPr="001813EC" w:rsidRDefault="001813EC" w:rsidP="001813EC"/>
          <w:p w14:paraId="0C37C571" w14:textId="77777777" w:rsidR="001813EC" w:rsidRPr="001813EC" w:rsidRDefault="001813EC" w:rsidP="001813EC"/>
          <w:p w14:paraId="1A84AFB5" w14:textId="77777777" w:rsidR="001813EC" w:rsidRPr="001813EC" w:rsidRDefault="001813EC" w:rsidP="001813EC"/>
          <w:p w14:paraId="3E086B86" w14:textId="77777777" w:rsidR="001813EC" w:rsidRPr="001813EC" w:rsidRDefault="001813EC" w:rsidP="001813EC"/>
          <w:p w14:paraId="6F83514C" w14:textId="77777777" w:rsidR="001813EC" w:rsidRDefault="001813EC" w:rsidP="001813EC"/>
          <w:p w14:paraId="60FB8AA9" w14:textId="3CC33A68" w:rsidR="001813EC" w:rsidRDefault="001813EC" w:rsidP="001813EC"/>
          <w:p w14:paraId="3845865F" w14:textId="16D7F3C9" w:rsidR="001813EC" w:rsidRDefault="001813EC" w:rsidP="001813EC">
            <w:r>
              <w:rPr>
                <w:noProof/>
              </w:rPr>
              <w:drawing>
                <wp:anchor distT="0" distB="0" distL="114300" distR="114300" simplePos="0" relativeHeight="251800576" behindDoc="0" locked="0" layoutInCell="1" allowOverlap="1" wp14:anchorId="2D28CAF3" wp14:editId="4AACE583">
                  <wp:simplePos x="0" y="0"/>
                  <wp:positionH relativeFrom="column">
                    <wp:posOffset>2896235</wp:posOffset>
                  </wp:positionH>
                  <wp:positionV relativeFrom="paragraph">
                    <wp:posOffset>210185</wp:posOffset>
                  </wp:positionV>
                  <wp:extent cx="2525573" cy="1267358"/>
                  <wp:effectExtent l="0" t="0" r="8255" b="952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573" cy="1267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99552" behindDoc="0" locked="0" layoutInCell="1" allowOverlap="1" wp14:anchorId="1BD2CD97" wp14:editId="0F8A0032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210185</wp:posOffset>
                  </wp:positionV>
                  <wp:extent cx="2638425" cy="1323988"/>
                  <wp:effectExtent l="0" t="0" r="0" b="9525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425" cy="1323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Sticker Artwork</w:t>
            </w:r>
          </w:p>
          <w:p w14:paraId="68591C83" w14:textId="77777777" w:rsidR="001813EC" w:rsidRDefault="001813EC" w:rsidP="001813EC"/>
          <w:p w14:paraId="67ABCC25" w14:textId="77777777" w:rsidR="001813EC" w:rsidRPr="001813EC" w:rsidRDefault="001813EC" w:rsidP="001813EC"/>
          <w:p w14:paraId="1B773681" w14:textId="77777777" w:rsidR="001813EC" w:rsidRPr="001813EC" w:rsidRDefault="001813EC" w:rsidP="001813EC"/>
          <w:p w14:paraId="14B4A5A9" w14:textId="77777777" w:rsidR="001813EC" w:rsidRPr="001813EC" w:rsidRDefault="001813EC" w:rsidP="001813EC"/>
          <w:p w14:paraId="576C38FA" w14:textId="77777777" w:rsidR="001813EC" w:rsidRPr="001813EC" w:rsidRDefault="001813EC" w:rsidP="001813EC"/>
          <w:p w14:paraId="45F928EE" w14:textId="77777777" w:rsidR="001813EC" w:rsidRPr="001813EC" w:rsidRDefault="001813EC" w:rsidP="001813EC"/>
          <w:p w14:paraId="4D87FCCD" w14:textId="517156E5" w:rsidR="001813EC" w:rsidRDefault="001813EC" w:rsidP="001813EC">
            <w:r>
              <w:rPr>
                <w:noProof/>
              </w:rPr>
              <w:drawing>
                <wp:anchor distT="0" distB="0" distL="114300" distR="114300" simplePos="0" relativeHeight="251802624" behindDoc="0" locked="0" layoutInCell="1" allowOverlap="1" wp14:anchorId="575810E6" wp14:editId="1B785A79">
                  <wp:simplePos x="0" y="0"/>
                  <wp:positionH relativeFrom="column">
                    <wp:posOffset>2897754</wp:posOffset>
                  </wp:positionH>
                  <wp:positionV relativeFrom="paragraph">
                    <wp:posOffset>213995</wp:posOffset>
                  </wp:positionV>
                  <wp:extent cx="2525573" cy="1267358"/>
                  <wp:effectExtent l="0" t="0" r="8255" b="952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573" cy="1267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01600" behindDoc="0" locked="0" layoutInCell="1" allowOverlap="1" wp14:anchorId="7E0F378D" wp14:editId="76E783E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213995</wp:posOffset>
                  </wp:positionV>
                  <wp:extent cx="2525395" cy="1266825"/>
                  <wp:effectExtent l="0" t="0" r="8255" b="952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39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1E5C276" w14:textId="6F880D41" w:rsidR="001813EC" w:rsidRDefault="001813EC" w:rsidP="001813EC"/>
          <w:p w14:paraId="20E62281" w14:textId="1EB972A4" w:rsidR="001813EC" w:rsidRPr="001813EC" w:rsidRDefault="001813EC" w:rsidP="001813EC">
            <w:r>
              <w:rPr>
                <w:noProof/>
              </w:rPr>
              <w:drawing>
                <wp:anchor distT="0" distB="0" distL="114300" distR="114300" simplePos="0" relativeHeight="251803648" behindDoc="0" locked="0" layoutInCell="1" allowOverlap="1" wp14:anchorId="4B6FB699" wp14:editId="3C0E3281">
                  <wp:simplePos x="0" y="0"/>
                  <wp:positionH relativeFrom="column">
                    <wp:posOffset>1505585</wp:posOffset>
                  </wp:positionH>
                  <wp:positionV relativeFrom="paragraph">
                    <wp:posOffset>1189355</wp:posOffset>
                  </wp:positionV>
                  <wp:extent cx="2525573" cy="1267358"/>
                  <wp:effectExtent l="0" t="0" r="8255" b="9525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573" cy="1267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F3A4925" w14:textId="77777777" w:rsidR="001813EC" w:rsidRPr="00DE4BCC" w:rsidRDefault="001813EC" w:rsidP="00155384">
      <w:pPr>
        <w:rPr>
          <w:color w:val="auto"/>
        </w:rPr>
      </w:pPr>
    </w:p>
    <w:sectPr w:rsidR="001813EC" w:rsidRPr="00DE4BCC" w:rsidSect="007E3D23">
      <w:footerReference w:type="default" r:id="rId21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9DAC" w14:textId="77777777" w:rsidR="00211CD8" w:rsidRDefault="00211CD8">
      <w:pPr>
        <w:spacing w:after="0"/>
      </w:pPr>
      <w:r>
        <w:separator/>
      </w:r>
    </w:p>
  </w:endnote>
  <w:endnote w:type="continuationSeparator" w:id="0">
    <w:p w14:paraId="2ECBA5AE" w14:textId="77777777" w:rsidR="00211CD8" w:rsidRDefault="00211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736E" w14:textId="77777777" w:rsidR="00211CD8" w:rsidRDefault="00211CD8">
      <w:pPr>
        <w:spacing w:after="0"/>
      </w:pPr>
      <w:r>
        <w:separator/>
      </w:r>
    </w:p>
  </w:footnote>
  <w:footnote w:type="continuationSeparator" w:id="0">
    <w:p w14:paraId="515B188B" w14:textId="77777777" w:rsidR="00211CD8" w:rsidRDefault="00211C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47818"/>
    <w:rsid w:val="00051B06"/>
    <w:rsid w:val="000677DA"/>
    <w:rsid w:val="000A13CF"/>
    <w:rsid w:val="000B1457"/>
    <w:rsid w:val="000B3E10"/>
    <w:rsid w:val="000D37AE"/>
    <w:rsid w:val="000E429F"/>
    <w:rsid w:val="000E45E2"/>
    <w:rsid w:val="000E5146"/>
    <w:rsid w:val="00136E3C"/>
    <w:rsid w:val="00147208"/>
    <w:rsid w:val="00155384"/>
    <w:rsid w:val="001813EC"/>
    <w:rsid w:val="0018603C"/>
    <w:rsid w:val="001D0C6A"/>
    <w:rsid w:val="001E5C8E"/>
    <w:rsid w:val="00211CD8"/>
    <w:rsid w:val="00223B8D"/>
    <w:rsid w:val="002254F9"/>
    <w:rsid w:val="00255734"/>
    <w:rsid w:val="002750DA"/>
    <w:rsid w:val="0028638D"/>
    <w:rsid w:val="002A2DA1"/>
    <w:rsid w:val="002A4407"/>
    <w:rsid w:val="002C1327"/>
    <w:rsid w:val="002C6EAE"/>
    <w:rsid w:val="002F514B"/>
    <w:rsid w:val="003366D8"/>
    <w:rsid w:val="00371D00"/>
    <w:rsid w:val="003B35B1"/>
    <w:rsid w:val="003C192B"/>
    <w:rsid w:val="003C2460"/>
    <w:rsid w:val="003C256A"/>
    <w:rsid w:val="003E2F5B"/>
    <w:rsid w:val="004209F5"/>
    <w:rsid w:val="004342C2"/>
    <w:rsid w:val="00437F9D"/>
    <w:rsid w:val="00451E2E"/>
    <w:rsid w:val="004A7424"/>
    <w:rsid w:val="004C306F"/>
    <w:rsid w:val="004C30E4"/>
    <w:rsid w:val="004C34EC"/>
    <w:rsid w:val="004C726C"/>
    <w:rsid w:val="004E0B40"/>
    <w:rsid w:val="00501460"/>
    <w:rsid w:val="005076EA"/>
    <w:rsid w:val="0054471A"/>
    <w:rsid w:val="00553DF6"/>
    <w:rsid w:val="00575A98"/>
    <w:rsid w:val="00591137"/>
    <w:rsid w:val="00593CAB"/>
    <w:rsid w:val="005C2CF2"/>
    <w:rsid w:val="005E4A3B"/>
    <w:rsid w:val="0061577F"/>
    <w:rsid w:val="006433F3"/>
    <w:rsid w:val="00650B59"/>
    <w:rsid w:val="0065347E"/>
    <w:rsid w:val="00664C5D"/>
    <w:rsid w:val="006C1118"/>
    <w:rsid w:val="006D6A3A"/>
    <w:rsid w:val="006F24EC"/>
    <w:rsid w:val="00711EBF"/>
    <w:rsid w:val="007265C0"/>
    <w:rsid w:val="00735CF9"/>
    <w:rsid w:val="00747E46"/>
    <w:rsid w:val="00797D0E"/>
    <w:rsid w:val="007A209A"/>
    <w:rsid w:val="007A6D88"/>
    <w:rsid w:val="007B0C03"/>
    <w:rsid w:val="007B56EE"/>
    <w:rsid w:val="007C1E31"/>
    <w:rsid w:val="007D4D6A"/>
    <w:rsid w:val="007E1496"/>
    <w:rsid w:val="007E25E2"/>
    <w:rsid w:val="007E3D23"/>
    <w:rsid w:val="008675B2"/>
    <w:rsid w:val="00894FA0"/>
    <w:rsid w:val="008E4FD7"/>
    <w:rsid w:val="0098236E"/>
    <w:rsid w:val="00985466"/>
    <w:rsid w:val="00994A93"/>
    <w:rsid w:val="009F0E8D"/>
    <w:rsid w:val="00A33C84"/>
    <w:rsid w:val="00A56B70"/>
    <w:rsid w:val="00A835B2"/>
    <w:rsid w:val="00AC250E"/>
    <w:rsid w:val="00AF3C61"/>
    <w:rsid w:val="00B11297"/>
    <w:rsid w:val="00B17272"/>
    <w:rsid w:val="00B22F36"/>
    <w:rsid w:val="00B445DD"/>
    <w:rsid w:val="00B8674E"/>
    <w:rsid w:val="00B8707A"/>
    <w:rsid w:val="00BA4210"/>
    <w:rsid w:val="00BB351C"/>
    <w:rsid w:val="00BB3D1B"/>
    <w:rsid w:val="00C066BC"/>
    <w:rsid w:val="00C7576A"/>
    <w:rsid w:val="00CA528F"/>
    <w:rsid w:val="00CF00C0"/>
    <w:rsid w:val="00D23A95"/>
    <w:rsid w:val="00D3176E"/>
    <w:rsid w:val="00D336B6"/>
    <w:rsid w:val="00D44742"/>
    <w:rsid w:val="00D776E0"/>
    <w:rsid w:val="00DC2E1D"/>
    <w:rsid w:val="00DE4BCC"/>
    <w:rsid w:val="00DF38F3"/>
    <w:rsid w:val="00E40E81"/>
    <w:rsid w:val="00E77E3B"/>
    <w:rsid w:val="00E91C1C"/>
    <w:rsid w:val="00EB7B91"/>
    <w:rsid w:val="00EC52D1"/>
    <w:rsid w:val="00EC65C0"/>
    <w:rsid w:val="00F07EAE"/>
    <w:rsid w:val="00F22C65"/>
    <w:rsid w:val="00F245C1"/>
    <w:rsid w:val="00F33D62"/>
    <w:rsid w:val="00F37692"/>
    <w:rsid w:val="00F51E42"/>
    <w:rsid w:val="00F70BC0"/>
    <w:rsid w:val="00F769F1"/>
    <w:rsid w:val="00F900BE"/>
    <w:rsid w:val="00FA4FCB"/>
    <w:rsid w:val="00FA5EFB"/>
    <w:rsid w:val="00FC13FD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29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2701B"/>
    <w:rsid w:val="00047D37"/>
    <w:rsid w:val="000C52D9"/>
    <w:rsid w:val="00237945"/>
    <w:rsid w:val="002469A9"/>
    <w:rsid w:val="003E048A"/>
    <w:rsid w:val="00476E9E"/>
    <w:rsid w:val="004F05F6"/>
    <w:rsid w:val="00517E07"/>
    <w:rsid w:val="00623A13"/>
    <w:rsid w:val="00712F22"/>
    <w:rsid w:val="00875C2A"/>
    <w:rsid w:val="008D55CE"/>
    <w:rsid w:val="009F502E"/>
    <w:rsid w:val="00AF01ED"/>
    <w:rsid w:val="00AF3AC3"/>
    <w:rsid w:val="00C61CDB"/>
    <w:rsid w:val="00D47C45"/>
    <w:rsid w:val="00D57713"/>
    <w:rsid w:val="00D657F2"/>
    <w:rsid w:val="00E7491A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4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2023-10-22T22:27:00Z</dcterms:created>
  <dcterms:modified xsi:type="dcterms:W3CDTF">2025-08-23T17:58:00Z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